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A696" w14:textId="1C1A7F83" w:rsidR="006B2F86" w:rsidRDefault="0031608F" w:rsidP="00E71FC3">
      <w:pPr>
        <w:pStyle w:val="NoSpacing"/>
      </w:pPr>
      <w:r>
        <w:rPr>
          <w:u w:val="single"/>
        </w:rPr>
        <w:t>Joan BOURCHIER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3F9A76F1" w14:textId="23D1D7CA" w:rsidR="0031608F" w:rsidRDefault="0031608F" w:rsidP="00E71FC3">
      <w:pPr>
        <w:pStyle w:val="NoSpacing"/>
      </w:pPr>
    </w:p>
    <w:p w14:paraId="44502ADD" w14:textId="528928E4" w:rsidR="0031608F" w:rsidRDefault="0031608F" w:rsidP="00E71FC3">
      <w:pPr>
        <w:pStyle w:val="NoSpacing"/>
      </w:pPr>
    </w:p>
    <w:p w14:paraId="72F28D0A" w14:textId="2C177739" w:rsidR="0031608F" w:rsidRDefault="0031608F" w:rsidP="00E71FC3">
      <w:pPr>
        <w:pStyle w:val="NoSpacing"/>
      </w:pPr>
      <w:r>
        <w:t xml:space="preserve">Daughter of Sir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Bourchier</w:t>
      </w:r>
      <w:proofErr w:type="spellEnd"/>
      <w:r>
        <w:t>(</w:t>
      </w:r>
      <w:proofErr w:type="gramStart"/>
      <w:r>
        <w:t>d.1479)(</w:t>
      </w:r>
      <w:proofErr w:type="gramEnd"/>
      <w:r>
        <w:t xml:space="preserve">q.v.) and Elizabeth </w:t>
      </w:r>
      <w:proofErr w:type="spellStart"/>
      <w:r>
        <w:t>Dyneham</w:t>
      </w:r>
      <w:proofErr w:type="spellEnd"/>
      <w:r>
        <w:t>(q.v.).</w:t>
      </w:r>
    </w:p>
    <w:p w14:paraId="1B4598F4" w14:textId="38E6B2AE" w:rsidR="0031608F" w:rsidRDefault="0031608F" w:rsidP="00E71FC3">
      <w:pPr>
        <w:pStyle w:val="NoSpacing"/>
      </w:pPr>
      <w:r>
        <w:t>(D.N.B.)</w:t>
      </w:r>
    </w:p>
    <w:p w14:paraId="05619555" w14:textId="6D871E58" w:rsidR="0031608F" w:rsidRDefault="0031608F" w:rsidP="00E71FC3">
      <w:pPr>
        <w:pStyle w:val="NoSpacing"/>
      </w:pPr>
      <w:r>
        <w:t xml:space="preserve">= James </w:t>
      </w:r>
      <w:proofErr w:type="spellStart"/>
      <w:r>
        <w:t>Touchet</w:t>
      </w:r>
      <w:proofErr w:type="spellEnd"/>
      <w:r>
        <w:t>(ibid.).   (ibid.)</w:t>
      </w:r>
    </w:p>
    <w:p w14:paraId="73A410B3" w14:textId="7821913E" w:rsidR="0031608F" w:rsidRDefault="0031608F" w:rsidP="00E71FC3">
      <w:pPr>
        <w:pStyle w:val="NoSpacing"/>
      </w:pPr>
    </w:p>
    <w:p w14:paraId="3ACDFF38" w14:textId="0BC4DF63" w:rsidR="0031608F" w:rsidRDefault="0031608F" w:rsidP="00E71FC3">
      <w:pPr>
        <w:pStyle w:val="NoSpacing"/>
      </w:pPr>
    </w:p>
    <w:p w14:paraId="1ABA9CDA" w14:textId="221651A8" w:rsidR="0031608F" w:rsidRPr="0031608F" w:rsidRDefault="0031608F" w:rsidP="00E71FC3">
      <w:pPr>
        <w:pStyle w:val="NoSpacing"/>
      </w:pPr>
      <w:r>
        <w:t>15 April 2018</w:t>
      </w:r>
      <w:bookmarkStart w:id="0" w:name="_GoBack"/>
      <w:bookmarkEnd w:id="0"/>
    </w:p>
    <w:sectPr w:rsidR="0031608F" w:rsidRPr="003160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90B0F" w14:textId="77777777" w:rsidR="0031608F" w:rsidRDefault="0031608F" w:rsidP="00E71FC3">
      <w:pPr>
        <w:spacing w:after="0" w:line="240" w:lineRule="auto"/>
      </w:pPr>
      <w:r>
        <w:separator/>
      </w:r>
    </w:p>
  </w:endnote>
  <w:endnote w:type="continuationSeparator" w:id="0">
    <w:p w14:paraId="33CFC4F0" w14:textId="77777777" w:rsidR="0031608F" w:rsidRDefault="003160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F2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772E" w14:textId="77777777" w:rsidR="0031608F" w:rsidRDefault="0031608F" w:rsidP="00E71FC3">
      <w:pPr>
        <w:spacing w:after="0" w:line="240" w:lineRule="auto"/>
      </w:pPr>
      <w:r>
        <w:separator/>
      </w:r>
    </w:p>
  </w:footnote>
  <w:footnote w:type="continuationSeparator" w:id="0">
    <w:p w14:paraId="1E955CB9" w14:textId="77777777" w:rsidR="0031608F" w:rsidRDefault="003160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8F"/>
    <w:rsid w:val="001A7C09"/>
    <w:rsid w:val="003160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D672D"/>
  <w15:chartTrackingRefBased/>
  <w15:docId w15:val="{6D65B2E3-F481-46DE-8D1B-109812A6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2018-04-15T19:11:00Z</dcterms:created>
  <dcterms:modified xsi:type="dcterms:W3CDTF">2018-04-15T19:13:00Z</dcterms:modified>
</cp:coreProperties>
</file>